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32C45" w14:textId="54FEE078" w:rsidR="00887DA0" w:rsidRPr="00F25496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7-e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850271">
        <w:rPr>
          <w:b/>
          <w:i/>
          <w:noProof/>
          <w:sz w:val="28"/>
        </w:rPr>
        <w:t>0947</w:t>
      </w:r>
    </w:p>
    <w:p w14:paraId="7CB45193" w14:textId="635660E7" w:rsidR="001E41F3" w:rsidRPr="00887DA0" w:rsidRDefault="00887DA0" w:rsidP="00887DA0">
      <w:pPr>
        <w:pStyle w:val="CRCoverPage"/>
        <w:outlineLvl w:val="0"/>
        <w:rPr>
          <w:b/>
          <w:bCs/>
          <w:noProof/>
          <w:sz w:val="24"/>
        </w:rPr>
      </w:pPr>
      <w:r w:rsidRPr="00887DA0">
        <w:rPr>
          <w:b/>
          <w:bCs/>
          <w:sz w:val="24"/>
        </w:rPr>
        <w:t>e-meeting, 16 - 20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42F9CC" w:rsidR="001E41F3" w:rsidRPr="00410371" w:rsidRDefault="00207F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34C15">
                <w:rPr>
                  <w:b/>
                  <w:noProof/>
                  <w:sz w:val="28"/>
                </w:rPr>
                <w:t>33.</w:t>
              </w:r>
              <w:r w:rsidR="00695296">
                <w:rPr>
                  <w:b/>
                  <w:noProof/>
                  <w:sz w:val="28"/>
                </w:rPr>
                <w:t>310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482534" w:rsidR="001E41F3" w:rsidRPr="00850271" w:rsidRDefault="00887D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50271" w:rsidRPr="00850271">
                <w:rPr>
                  <w:b/>
                  <w:noProof/>
                  <w:sz w:val="28"/>
                </w:rPr>
                <w:t>0129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8E34A3" w:rsidR="001E41F3" w:rsidRPr="00410371" w:rsidRDefault="00207F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34C1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66952C" w:rsidR="001E41F3" w:rsidRPr="00410371" w:rsidRDefault="00207F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E6F1D">
                <w:rPr>
                  <w:b/>
                  <w:noProof/>
                  <w:sz w:val="28"/>
                </w:rPr>
                <w:t>16.</w:t>
              </w:r>
              <w:r w:rsidR="00AD1B02">
                <w:rPr>
                  <w:b/>
                  <w:noProof/>
                  <w:sz w:val="28"/>
                </w:rPr>
                <w:t>9</w:t>
              </w:r>
              <w:r w:rsidR="008E6F1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1BE27A" w:rsidR="00F25D98" w:rsidRDefault="00C40E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DB2C82" w:rsidR="001E41F3" w:rsidRDefault="00695296">
            <w:pPr>
              <w:pStyle w:val="CRCoverPage"/>
              <w:spacing w:after="0"/>
              <w:ind w:left="100"/>
              <w:rPr>
                <w:noProof/>
              </w:rPr>
            </w:pPr>
            <w:r w:rsidRPr="00844A8B">
              <w:t xml:space="preserve">Clarification on the format of </w:t>
            </w:r>
            <w:proofErr w:type="spellStart"/>
            <w:r w:rsidRPr="00844A8B">
              <w:t>callback</w:t>
            </w:r>
            <w:proofErr w:type="spellEnd"/>
            <w:r w:rsidRPr="00844A8B">
              <w:t xml:space="preserve"> URI in the NF certificat</w:t>
            </w:r>
            <w:r>
              <w:t>e</w:t>
            </w:r>
            <w:r w:rsidRPr="00844A8B">
              <w:t xml:space="preserve"> profile</w:t>
            </w:r>
            <w:fldSimple w:instr=" DOCPROPERTY  CrTitle  \* MERGEFORMAT 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2A6281" w:rsidR="001E41F3" w:rsidRDefault="00C40E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09C30C" w:rsidR="001E41F3" w:rsidRDefault="00207F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34C15">
                <w:rPr>
                  <w:noProof/>
                </w:rPr>
                <w:t>5G_eSBA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24739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734C15">
              <w:t>05-09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E5B07D" w:rsidR="001E41F3" w:rsidRDefault="00207F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34C1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16C1E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4C15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079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A0794" w:rsidRDefault="00BA0794" w:rsidP="00BA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81B457" w14:textId="77777777" w:rsidR="00BA0794" w:rsidRDefault="00BA0794" w:rsidP="00BA0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NF certificate profile, the format of the callback URI (URI-ID) is not correct. Callback URI structure does not have apiRoot component but only host component as defined in TS 29.501, clauses 3.1 and 4.4.3.</w:t>
            </w:r>
          </w:p>
          <w:p w14:paraId="3EF04965" w14:textId="77777777" w:rsidR="00BA0794" w:rsidRDefault="00BA0794" w:rsidP="00BA079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3C6EBA" w14:textId="77777777" w:rsidR="00BA0794" w:rsidRDefault="00BA0794" w:rsidP="00BA0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Using URI-ID requires application to do the verification. If using DNS-ID with type dNSName, then HTTPS stack will do the verification according to RFC 2818.</w:t>
            </w:r>
          </w:p>
          <w:p w14:paraId="6070908A" w14:textId="77777777" w:rsidR="00BA0794" w:rsidRDefault="00BA0794" w:rsidP="00BA079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65D619" w14:textId="77777777" w:rsidR="00BA0794" w:rsidRDefault="00BA0794" w:rsidP="00BA0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68"/>
            </w:pPr>
            <w:r w:rsidRPr="00805529">
              <w:rPr>
                <w:rFonts w:ascii="Courier New" w:hAnsi="Courier New" w:cs="Courier New"/>
                <w:lang w:val="en-US" w:eastAsia="zh-CN"/>
              </w:rPr>
              <w:t>RFC 2818</w:t>
            </w:r>
          </w:p>
          <w:p w14:paraId="32D3605D" w14:textId="77777777" w:rsidR="00BA0794" w:rsidRDefault="00850271" w:rsidP="00BA0794">
            <w:pPr>
              <w:pStyle w:val="HTMLPreformatted"/>
              <w:ind w:left="568"/>
            </w:pPr>
            <w:hyperlink r:id="rId17" w:anchor="section-3.1" w:history="1">
              <w:r w:rsidR="00BA0794">
                <w:rPr>
                  <w:rStyle w:val="Hyperlink"/>
                </w:rPr>
                <w:t>3.1</w:t>
              </w:r>
            </w:hyperlink>
            <w:r w:rsidR="00BA0794">
              <w:t>.  Server Identity</w:t>
            </w:r>
          </w:p>
          <w:p w14:paraId="72249D1C" w14:textId="77777777" w:rsidR="00BA0794" w:rsidRPr="00805529" w:rsidRDefault="00BA0794" w:rsidP="00BA0794">
            <w:pPr>
              <w:pStyle w:val="HTMLPreformatted"/>
              <w:ind w:left="568"/>
            </w:pPr>
            <w:r>
              <w:t xml:space="preserve">   In general, HTTP/TLS requests are generated by dereferencing a URI. </w:t>
            </w:r>
            <w:proofErr w:type="gramStart"/>
            <w:r>
              <w:t>As a consequence</w:t>
            </w:r>
            <w:proofErr w:type="gramEnd"/>
            <w:r>
              <w:t xml:space="preserve">, the hostname for the server is known to the client. </w:t>
            </w:r>
            <w:r w:rsidRPr="00412012">
              <w:rPr>
                <w:b/>
                <w:bCs/>
              </w:rPr>
              <w:t xml:space="preserve">If the hostname is available, the client MUST check it against the server's identity as presented in the server's Certificate message, </w:t>
            </w:r>
            <w:proofErr w:type="gramStart"/>
            <w:r w:rsidRPr="00412012">
              <w:rPr>
                <w:b/>
                <w:bCs/>
              </w:rPr>
              <w:t>in order to</w:t>
            </w:r>
            <w:proofErr w:type="gramEnd"/>
            <w:r w:rsidRPr="00412012">
              <w:rPr>
                <w:b/>
                <w:bCs/>
              </w:rPr>
              <w:t xml:space="preserve"> prevent man-in-the-middle attacks.</w:t>
            </w:r>
          </w:p>
          <w:p w14:paraId="01AC2666" w14:textId="77777777" w:rsidR="00BA0794" w:rsidRPr="00C572FD" w:rsidRDefault="00BA0794" w:rsidP="00BA0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68"/>
              <w:rPr>
                <w:rFonts w:ascii="Courier New" w:hAnsi="Courier New" w:cs="Courier New"/>
                <w:lang w:val="en-US" w:eastAsia="zh-CN"/>
              </w:rPr>
            </w:pPr>
            <w:r w:rsidRPr="00E6172B">
              <w:rPr>
                <w:rFonts w:ascii="Courier New" w:hAnsi="Courier New" w:cs="Courier New"/>
                <w:lang w:val="en-US" w:eastAsia="zh-CN"/>
              </w:rPr>
              <w:t xml:space="preserve">   </w:t>
            </w:r>
            <w:r w:rsidRPr="00E6172B">
              <w:rPr>
                <w:rFonts w:ascii="Courier New" w:hAnsi="Courier New" w:cs="Courier New"/>
                <w:b/>
                <w:bCs/>
                <w:lang w:val="en-US" w:eastAsia="zh-CN"/>
              </w:rPr>
              <w:t xml:space="preserve">If a </w:t>
            </w:r>
            <w:proofErr w:type="spellStart"/>
            <w:r w:rsidRPr="00E6172B">
              <w:rPr>
                <w:rFonts w:ascii="Courier New" w:hAnsi="Courier New" w:cs="Courier New"/>
                <w:b/>
                <w:bCs/>
                <w:lang w:val="en-US" w:eastAsia="zh-CN"/>
              </w:rPr>
              <w:t>subjectAltName</w:t>
            </w:r>
            <w:proofErr w:type="spellEnd"/>
            <w:r w:rsidRPr="00E6172B">
              <w:rPr>
                <w:rFonts w:ascii="Courier New" w:hAnsi="Courier New" w:cs="Courier New"/>
                <w:b/>
                <w:bCs/>
                <w:lang w:val="en-US" w:eastAsia="zh-CN"/>
              </w:rPr>
              <w:t xml:space="preserve"> extension of type </w:t>
            </w:r>
            <w:proofErr w:type="spellStart"/>
            <w:r w:rsidRPr="00E6172B">
              <w:rPr>
                <w:rFonts w:ascii="Courier New" w:hAnsi="Courier New" w:cs="Courier New"/>
                <w:b/>
                <w:bCs/>
                <w:lang w:val="en-US" w:eastAsia="zh-CN"/>
              </w:rPr>
              <w:t>dNSName</w:t>
            </w:r>
            <w:proofErr w:type="spellEnd"/>
            <w:r w:rsidRPr="00E6172B">
              <w:rPr>
                <w:rFonts w:ascii="Courier New" w:hAnsi="Courier New" w:cs="Courier New"/>
                <w:b/>
                <w:bCs/>
                <w:lang w:val="en-US" w:eastAsia="zh-CN"/>
              </w:rPr>
              <w:t xml:space="preserve"> is present, that MUST</w:t>
            </w:r>
            <w:r w:rsidRPr="00412012">
              <w:rPr>
                <w:rFonts w:ascii="Courier New" w:hAnsi="Courier New" w:cs="Courier New"/>
                <w:b/>
                <w:bCs/>
                <w:lang w:val="en-US" w:eastAsia="zh-CN"/>
              </w:rPr>
              <w:t xml:space="preserve"> </w:t>
            </w:r>
            <w:r w:rsidRPr="00E6172B">
              <w:rPr>
                <w:rFonts w:ascii="Courier New" w:hAnsi="Courier New" w:cs="Courier New"/>
                <w:b/>
                <w:bCs/>
                <w:lang w:val="en-US" w:eastAsia="zh-CN"/>
              </w:rPr>
              <w:t>be used as the identity.</w:t>
            </w:r>
            <w:r w:rsidRPr="00E6172B">
              <w:rPr>
                <w:rFonts w:ascii="Courier New" w:hAnsi="Courier New" w:cs="Courier New"/>
                <w:lang w:val="en-US" w:eastAsia="zh-CN"/>
              </w:rPr>
              <w:t xml:space="preserve"> Otherwise, the (most specific) Common Name</w:t>
            </w:r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  <w:r w:rsidRPr="00E6172B">
              <w:rPr>
                <w:rFonts w:ascii="Courier New" w:hAnsi="Courier New" w:cs="Courier New"/>
                <w:lang w:val="en-US" w:eastAsia="zh-CN"/>
              </w:rPr>
              <w:t>field in the Subject field of the certificate MUST be used. Although</w:t>
            </w:r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  <w:r w:rsidRPr="00E6172B">
              <w:rPr>
                <w:rFonts w:ascii="Courier New" w:hAnsi="Courier New" w:cs="Courier New"/>
                <w:lang w:val="en-US" w:eastAsia="zh-CN"/>
              </w:rPr>
              <w:t xml:space="preserve">the use of the Common Name is existing practice, it is </w:t>
            </w:r>
            <w:proofErr w:type="gramStart"/>
            <w:r w:rsidRPr="00E6172B">
              <w:rPr>
                <w:rFonts w:ascii="Courier New" w:hAnsi="Courier New" w:cs="Courier New"/>
                <w:lang w:val="en-US" w:eastAsia="zh-CN"/>
              </w:rPr>
              <w:t>deprecated</w:t>
            </w:r>
            <w:proofErr w:type="gramEnd"/>
            <w:r w:rsidRPr="00E6172B">
              <w:rPr>
                <w:rFonts w:ascii="Courier New" w:hAnsi="Courier New" w:cs="Courier New"/>
                <w:lang w:val="en-US" w:eastAsia="zh-CN"/>
              </w:rPr>
              <w:t xml:space="preserve"> and</w:t>
            </w:r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  <w:r w:rsidRPr="00E6172B">
              <w:rPr>
                <w:rFonts w:ascii="Courier New" w:hAnsi="Courier New" w:cs="Courier New"/>
                <w:lang w:val="en-US" w:eastAsia="zh-CN"/>
              </w:rPr>
              <w:t xml:space="preserve">Certification Authorities are encouraged to use the </w:t>
            </w:r>
            <w:proofErr w:type="spellStart"/>
            <w:r w:rsidRPr="00E6172B">
              <w:rPr>
                <w:rFonts w:ascii="Courier New" w:hAnsi="Courier New" w:cs="Courier New"/>
                <w:lang w:val="en-US" w:eastAsia="zh-CN"/>
              </w:rPr>
              <w:t>dNSName</w:t>
            </w:r>
            <w:proofErr w:type="spellEnd"/>
            <w:r w:rsidRPr="00E6172B">
              <w:rPr>
                <w:rFonts w:ascii="Courier New" w:hAnsi="Courier New" w:cs="Courier New"/>
                <w:lang w:val="en-US" w:eastAsia="zh-CN"/>
              </w:rPr>
              <w:t xml:space="preserve"> instead.</w:t>
            </w:r>
          </w:p>
          <w:p w14:paraId="4449C7D5" w14:textId="77777777" w:rsidR="00BA0794" w:rsidRDefault="00BA0794" w:rsidP="00BA0794">
            <w:pPr>
              <w:pStyle w:val="HTMLPreformatted"/>
              <w:ind w:left="568"/>
            </w:pPr>
            <w:r>
              <w:t xml:space="preserve">   Matching is performed using the matching rules specified by [</w:t>
            </w:r>
            <w:hyperlink r:id="rId18" w:history="1">
              <w:r>
                <w:rPr>
                  <w:rStyle w:val="Hyperlink"/>
                </w:rPr>
                <w:t>RFC2459</w:t>
              </w:r>
            </w:hyperlink>
            <w:r>
              <w:t xml:space="preserve">].  </w:t>
            </w:r>
            <w:r w:rsidRPr="00EB0CCD">
              <w:rPr>
                <w:b/>
                <w:bCs/>
              </w:rPr>
              <w:t xml:space="preserve">If more than one identity of a given type is present in the certificate (e.g., more than one </w:t>
            </w:r>
            <w:proofErr w:type="spellStart"/>
            <w:r w:rsidRPr="00EB0CCD">
              <w:rPr>
                <w:b/>
                <w:bCs/>
              </w:rPr>
              <w:t>dNSName</w:t>
            </w:r>
            <w:proofErr w:type="spellEnd"/>
            <w:r w:rsidRPr="00EB0CCD">
              <w:rPr>
                <w:b/>
                <w:bCs/>
              </w:rPr>
              <w:t xml:space="preserve"> name, a match in any one of the </w:t>
            </w:r>
            <w:proofErr w:type="gramStart"/>
            <w:r w:rsidRPr="00EB0CCD">
              <w:rPr>
                <w:b/>
                <w:bCs/>
              </w:rPr>
              <w:t>set</w:t>
            </w:r>
            <w:proofErr w:type="gramEnd"/>
            <w:r w:rsidRPr="00EB0CCD">
              <w:rPr>
                <w:b/>
                <w:bCs/>
              </w:rPr>
              <w:t xml:space="preserve"> is considered acceptable.)</w:t>
            </w:r>
            <w:r>
              <w:t xml:space="preserve"> Names may contain the wildcard character * which is considered to match any single domain name component or component fragment. E.g., </w:t>
            </w:r>
            <w:r>
              <w:lastRenderedPageBreak/>
              <w:t>*.a.com matches foo.a.com but not bar.foo.a.com. f*.com matches foo.com but not bar.com.</w:t>
            </w:r>
          </w:p>
          <w:p w14:paraId="5D8419BC" w14:textId="77777777" w:rsidR="00BA0794" w:rsidRDefault="00BA0794" w:rsidP="00BA0794">
            <w:pPr>
              <w:pStyle w:val="CRCoverPage"/>
              <w:spacing w:after="0"/>
              <w:rPr>
                <w:noProof/>
              </w:rPr>
            </w:pPr>
          </w:p>
          <w:p w14:paraId="708AA7DE" w14:textId="606CC7BF" w:rsidR="00BA0794" w:rsidRDefault="00BA0794" w:rsidP="00BA0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By d</w:t>
            </w:r>
            <w:r w:rsidRPr="005F2506">
              <w:rPr>
                <w:noProof/>
              </w:rPr>
              <w:t>efin</w:t>
            </w:r>
            <w:r>
              <w:rPr>
                <w:noProof/>
              </w:rPr>
              <w:t>ing</w:t>
            </w:r>
            <w:r w:rsidRPr="005F2506">
              <w:rPr>
                <w:noProof/>
              </w:rPr>
              <w:t xml:space="preserve"> host part (FQDN format) of the callback URI as DNS-ID</w:t>
            </w:r>
            <w:r>
              <w:rPr>
                <w:noProof/>
              </w:rPr>
              <w:t>, when NFp acting as a HTTPS client try to setup a TLS connection towards NFc, the NFp HTTPS client stack can get the destination of notification from NFp application, and do the verification based on DNS-ID in the peer NFc’s TLS server certificate during TLS handshake.</w:t>
            </w:r>
          </w:p>
        </w:tc>
      </w:tr>
      <w:tr w:rsidR="00BA079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A0794" w:rsidRDefault="00BA0794" w:rsidP="00BA0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A0794" w:rsidRDefault="00BA0794" w:rsidP="00BA0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079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A0794" w:rsidRDefault="00BA0794" w:rsidP="00BA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ABD904" w:rsidR="00BA0794" w:rsidRDefault="00496925" w:rsidP="004969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Pr="005F2506">
              <w:rPr>
                <w:noProof/>
              </w:rPr>
              <w:t>efin</w:t>
            </w:r>
            <w:r>
              <w:rPr>
                <w:noProof/>
              </w:rPr>
              <w:t>e</w:t>
            </w:r>
            <w:r w:rsidRPr="005F2506">
              <w:rPr>
                <w:noProof/>
              </w:rPr>
              <w:t xml:space="preserve"> host part (FQDN format) of the callback URI as DNS-ID</w:t>
            </w:r>
            <w:r>
              <w:rPr>
                <w:noProof/>
              </w:rPr>
              <w:t xml:space="preserve"> in the NF TLS server certificate</w:t>
            </w:r>
            <w:r w:rsidR="00BA0794">
              <w:rPr>
                <w:noProof/>
              </w:rPr>
              <w:t xml:space="preserve">.  </w:t>
            </w:r>
          </w:p>
        </w:tc>
      </w:tr>
      <w:tr w:rsidR="00BA079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A0794" w:rsidRDefault="00BA0794" w:rsidP="00BA0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A0794" w:rsidRDefault="00BA0794" w:rsidP="00BA0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079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A0794" w:rsidRDefault="00BA0794" w:rsidP="00BA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849E95" w:rsidR="00BA0794" w:rsidRDefault="00774C0A" w:rsidP="00BA0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Potentially diverging implementations of unclear specification.</w:t>
            </w:r>
          </w:p>
        </w:tc>
      </w:tr>
      <w:tr w:rsidR="00BA0794" w14:paraId="034AF533" w14:textId="77777777" w:rsidTr="00547111">
        <w:tc>
          <w:tcPr>
            <w:tcW w:w="2694" w:type="dxa"/>
            <w:gridSpan w:val="2"/>
          </w:tcPr>
          <w:p w14:paraId="39D9EB5B" w14:textId="77777777" w:rsidR="00BA0794" w:rsidRDefault="00BA0794" w:rsidP="00BA0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A0794" w:rsidRDefault="00BA0794" w:rsidP="00BA0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079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A0794" w:rsidRDefault="00BA0794" w:rsidP="00BA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C6793F" w:rsidR="00BA0794" w:rsidRDefault="00BA0794" w:rsidP="00BA0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6.1.3c.3</w:t>
            </w:r>
          </w:p>
        </w:tc>
      </w:tr>
      <w:tr w:rsidR="00BA079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A0794" w:rsidRDefault="00BA0794" w:rsidP="00BA0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A0794" w:rsidRDefault="00BA0794" w:rsidP="00BA0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079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A0794" w:rsidRDefault="00BA0794" w:rsidP="00BA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A0794" w:rsidRDefault="00BA0794" w:rsidP="00BA0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A0794" w:rsidRDefault="00BA0794" w:rsidP="00BA0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A0794" w:rsidRDefault="00BA0794" w:rsidP="00BA07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A0794" w:rsidRDefault="00BA0794" w:rsidP="00BA07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079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A0794" w:rsidRDefault="00BA0794" w:rsidP="00BA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A0794" w:rsidRDefault="00BA0794" w:rsidP="00BA0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29786F" w:rsidR="00BA0794" w:rsidRDefault="00BA0794" w:rsidP="00BA0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A0794" w:rsidRDefault="00BA0794" w:rsidP="00BA07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A0794" w:rsidRDefault="00BA0794" w:rsidP="00BA07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79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A0794" w:rsidRDefault="00BA0794" w:rsidP="00BA07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A0794" w:rsidRDefault="00BA0794" w:rsidP="00BA0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FE12BE" w:rsidR="00BA0794" w:rsidRDefault="00BA0794" w:rsidP="00BA0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A0794" w:rsidRDefault="00BA0794" w:rsidP="00BA07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A0794" w:rsidRDefault="00BA0794" w:rsidP="00BA07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79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A0794" w:rsidRDefault="00BA0794" w:rsidP="00BA07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A0794" w:rsidRDefault="00BA0794" w:rsidP="00BA0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21C363" w:rsidR="00BA0794" w:rsidRDefault="00BA0794" w:rsidP="00BA0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A0794" w:rsidRDefault="00BA0794" w:rsidP="00BA07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A0794" w:rsidRDefault="00BA0794" w:rsidP="00BA07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79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A0794" w:rsidRDefault="00BA0794" w:rsidP="00BA07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A0794" w:rsidRDefault="00BA0794" w:rsidP="00BA0794">
            <w:pPr>
              <w:pStyle w:val="CRCoverPage"/>
              <w:spacing w:after="0"/>
              <w:rPr>
                <w:noProof/>
              </w:rPr>
            </w:pPr>
          </w:p>
        </w:tc>
      </w:tr>
      <w:tr w:rsidR="00BA079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A0794" w:rsidRDefault="00BA0794" w:rsidP="00BA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A0794" w:rsidRDefault="00BA0794" w:rsidP="00BA07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079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A0794" w:rsidRPr="008863B9" w:rsidRDefault="00BA0794" w:rsidP="00BA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A0794" w:rsidRPr="008863B9" w:rsidRDefault="00BA0794" w:rsidP="00BA07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079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A0794" w:rsidRDefault="00BA0794" w:rsidP="00BA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1C04DC" w:rsidR="00BA0794" w:rsidRDefault="000F262E" w:rsidP="008F06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9BD131A" w:rsidR="001E41F3" w:rsidRDefault="00B752B0" w:rsidP="00B752B0">
      <w:pPr>
        <w:jc w:val="center"/>
        <w:rPr>
          <w:noProof/>
          <w:color w:val="00B0F0"/>
          <w:sz w:val="32"/>
          <w:szCs w:val="32"/>
        </w:rPr>
      </w:pPr>
      <w:r w:rsidRPr="00B752B0">
        <w:rPr>
          <w:noProof/>
          <w:color w:val="00B0F0"/>
          <w:sz w:val="32"/>
          <w:szCs w:val="32"/>
        </w:rPr>
        <w:lastRenderedPageBreak/>
        <w:t>*** BEGIN CHANGES ***</w:t>
      </w:r>
    </w:p>
    <w:p w14:paraId="3242A1C3" w14:textId="77777777" w:rsidR="00E54048" w:rsidRPr="003B734F" w:rsidRDefault="00E54048" w:rsidP="00E54048">
      <w:pPr>
        <w:pStyle w:val="Heading4"/>
      </w:pPr>
      <w:bookmarkStart w:id="1" w:name="_Toc44943915"/>
      <w:bookmarkStart w:id="2" w:name="_Toc58252760"/>
      <w:r w:rsidRPr="003B734F">
        <w:t>6.1.3c.3</w:t>
      </w:r>
      <w:r w:rsidRPr="003B734F">
        <w:tab/>
        <w:t>NF Certificate profile</w:t>
      </w:r>
      <w:bookmarkEnd w:id="1"/>
      <w:bookmarkEnd w:id="2"/>
    </w:p>
    <w:p w14:paraId="41448424" w14:textId="77777777" w:rsidR="00E54048" w:rsidRPr="003B734F" w:rsidRDefault="00E54048" w:rsidP="00E54048">
      <w:pPr>
        <w:keepNext/>
        <w:keepLines/>
      </w:pPr>
      <w:r w:rsidRPr="003B734F">
        <w:t>TLS certificates shall be directly signed by the CA in the operator domain that the entity belongs to.</w:t>
      </w:r>
    </w:p>
    <w:p w14:paraId="7C8E2BCC" w14:textId="77777777" w:rsidR="00E54048" w:rsidRPr="000C7A11" w:rsidRDefault="00E54048" w:rsidP="00E54048">
      <w:pPr>
        <w:pStyle w:val="NO"/>
      </w:pPr>
      <w:r w:rsidRPr="003B734F">
        <w:t>NOTE:</w:t>
      </w:r>
      <w:r>
        <w:tab/>
      </w:r>
      <w:r w:rsidRPr="000C7A11">
        <w:t>RFC 6125 [</w:t>
      </w:r>
      <w:r w:rsidRPr="003B734F">
        <w:t>52</w:t>
      </w:r>
      <w:r w:rsidRPr="000C7A11">
        <w:t xml:space="preserve">] describes guidelines and procedures for representing and verifying the identity of application service using X.509 PKIX certificates with TLS. It mandates use of </w:t>
      </w:r>
      <w:proofErr w:type="spellStart"/>
      <w:r w:rsidRPr="000C7A11">
        <w:t>subjectAltName</w:t>
      </w:r>
      <w:proofErr w:type="spellEnd"/>
      <w:r w:rsidRPr="000C7A11">
        <w:t xml:space="preserve"> entries (DNS-ID, SRV-ID, URI-ID, etc.) </w:t>
      </w:r>
      <w:proofErr w:type="gramStart"/>
      <w:r w:rsidRPr="000C7A11">
        <w:t>over use</w:t>
      </w:r>
      <w:proofErr w:type="gramEnd"/>
      <w:r w:rsidRPr="000C7A11">
        <w:t xml:space="preserve"> of the subject field (CN-ID) where available. Furthermore, it is stated that </w:t>
      </w:r>
      <w:r w:rsidRPr="00541F7C">
        <w:t xml:space="preserve">a client </w:t>
      </w:r>
      <w:r>
        <w:t>does</w:t>
      </w:r>
      <w:r w:rsidRPr="000C7A11">
        <w:t xml:space="preserve"> not seek a match for a reference identifier of CN-ID if the presented identifiers include a DNS-ID, SRV-ID, URI-ID, or any application-specific identifier types supported by the client.</w:t>
      </w:r>
    </w:p>
    <w:p w14:paraId="75331F53" w14:textId="77777777" w:rsidR="00E54048" w:rsidRPr="00541F7C" w:rsidRDefault="00E54048" w:rsidP="00E54048">
      <w:pPr>
        <w:keepNext/>
        <w:keepLines/>
      </w:pPr>
      <w:r w:rsidRPr="000C7A11">
        <w:lastRenderedPageBreak/>
        <w:t>In addition to clause 6.1.1 and the provisions of RFC 5280 [14] the following table captures the certificate profile for NF:</w:t>
      </w:r>
    </w:p>
    <w:p w14:paraId="4545BAD9" w14:textId="77777777" w:rsidR="00E54048" w:rsidRPr="00541F7C" w:rsidRDefault="00E54048" w:rsidP="00E54048">
      <w:pPr>
        <w:pStyle w:val="TH"/>
      </w:pPr>
      <w:r w:rsidRPr="00541F7C">
        <w:rPr>
          <w:lang w:val="pt-BR"/>
        </w:rPr>
        <w:t>Table 6.1.3c.3-1: NF TLS Client and Server Certificate Profile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1272"/>
        <w:gridCol w:w="1134"/>
        <w:gridCol w:w="3651"/>
      </w:tblGrid>
      <w:tr w:rsidR="00E54048" w:rsidRPr="003B734F" w14:paraId="5A61CB42" w14:textId="77777777" w:rsidTr="004C76FF">
        <w:tc>
          <w:tcPr>
            <w:tcW w:w="9747" w:type="dxa"/>
            <w:gridSpan w:val="5"/>
            <w:shd w:val="clear" w:color="auto" w:fill="auto"/>
          </w:tcPr>
          <w:p w14:paraId="1F1DEEE0" w14:textId="77777777" w:rsidR="00E54048" w:rsidRPr="00D55141" w:rsidRDefault="00E54048" w:rsidP="004C76FF">
            <w:pPr>
              <w:pStyle w:val="TAH"/>
              <w:rPr>
                <w:lang w:val="pt-BR"/>
              </w:rPr>
            </w:pPr>
            <w:r w:rsidRPr="00541F7C">
              <w:rPr>
                <w:lang w:val="pt-BR"/>
              </w:rPr>
              <w:t>NF TLS Client and Server Certificate Profile</w:t>
            </w:r>
          </w:p>
        </w:tc>
      </w:tr>
      <w:tr w:rsidR="00E54048" w:rsidRPr="003B734F" w14:paraId="0006CE45" w14:textId="77777777" w:rsidTr="004C76FF">
        <w:tc>
          <w:tcPr>
            <w:tcW w:w="3690" w:type="dxa"/>
            <w:gridSpan w:val="2"/>
            <w:shd w:val="clear" w:color="auto" w:fill="auto"/>
          </w:tcPr>
          <w:p w14:paraId="74BF928B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Version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7465CA17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v3</w:t>
            </w:r>
          </w:p>
        </w:tc>
      </w:tr>
      <w:tr w:rsidR="00E54048" w:rsidRPr="003B734F" w14:paraId="6B7840E3" w14:textId="77777777" w:rsidTr="004C76FF">
        <w:tc>
          <w:tcPr>
            <w:tcW w:w="3690" w:type="dxa"/>
            <w:gridSpan w:val="2"/>
            <w:shd w:val="clear" w:color="auto" w:fill="auto"/>
          </w:tcPr>
          <w:p w14:paraId="2023CE90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Serial Number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18B82536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Unique Positive Integer in the context of the issuing Root CA and not longer than 20 octets.</w:t>
            </w:r>
          </w:p>
        </w:tc>
      </w:tr>
      <w:tr w:rsidR="00E54048" w:rsidRPr="003B734F" w14:paraId="268CFB89" w14:textId="77777777" w:rsidTr="004C76FF">
        <w:tc>
          <w:tcPr>
            <w:tcW w:w="3690" w:type="dxa"/>
            <w:gridSpan w:val="2"/>
            <w:shd w:val="clear" w:color="auto" w:fill="auto"/>
          </w:tcPr>
          <w:p w14:paraId="7F5E2E1C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 DN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5B1BECDE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C=&lt;Country&gt;</w:t>
            </w:r>
          </w:p>
          <w:p w14:paraId="595AF4DC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O=</w:t>
            </w:r>
            <w:r w:rsidRPr="003B734F">
              <w:t xml:space="preserve"> </w:t>
            </w:r>
            <w:r w:rsidRPr="003B734F">
              <w:rPr>
                <w:lang w:val="pt-BR"/>
              </w:rPr>
              <w:t>Home Domain Name (e.g., in "5gc.mnc&lt;MNC&gt;.mcc&lt;MCC&gt;.3gppnetwork.org" format) as defined in clause 28.2 of TS 23.003 [55])</w:t>
            </w:r>
          </w:p>
          <w:p w14:paraId="11709190" w14:textId="77777777" w:rsidR="00E54048" w:rsidRPr="003B734F" w:rsidRDefault="00E54048" w:rsidP="004C76FF">
            <w:pPr>
              <w:pStyle w:val="TAL"/>
              <w:rPr>
                <w:b/>
                <w:bCs/>
                <w:color w:val="FF0000"/>
                <w:lang w:val="pt-BR"/>
              </w:rPr>
            </w:pPr>
          </w:p>
        </w:tc>
      </w:tr>
      <w:tr w:rsidR="00E54048" w:rsidRPr="003B734F" w14:paraId="197E05CC" w14:textId="77777777" w:rsidTr="004C76FF">
        <w:tc>
          <w:tcPr>
            <w:tcW w:w="3690" w:type="dxa"/>
            <w:gridSpan w:val="2"/>
            <w:shd w:val="clear" w:color="auto" w:fill="auto"/>
          </w:tcPr>
          <w:p w14:paraId="099A6F6B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Validity Period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04B11BA4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3 years or less</w:t>
            </w:r>
          </w:p>
        </w:tc>
      </w:tr>
      <w:tr w:rsidR="00E54048" w:rsidRPr="003B734F" w14:paraId="60B89DDF" w14:textId="77777777" w:rsidTr="004C76FF">
        <w:tc>
          <w:tcPr>
            <w:tcW w:w="3690" w:type="dxa"/>
            <w:gridSpan w:val="2"/>
            <w:shd w:val="clear" w:color="auto" w:fill="auto"/>
          </w:tcPr>
          <w:p w14:paraId="12B124D3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Signature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30DE7198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signature algorithms.</w:t>
            </w:r>
          </w:p>
        </w:tc>
      </w:tr>
      <w:tr w:rsidR="00E54048" w:rsidRPr="003B734F" w14:paraId="63BDAE18" w14:textId="77777777" w:rsidTr="004C76FF">
        <w:trPr>
          <w:trHeight w:val="70"/>
        </w:trPr>
        <w:tc>
          <w:tcPr>
            <w:tcW w:w="3690" w:type="dxa"/>
            <w:gridSpan w:val="2"/>
            <w:shd w:val="clear" w:color="auto" w:fill="auto"/>
          </w:tcPr>
          <w:p w14:paraId="258D630F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Subject Public Key Info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3C1DF145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public key types.</w:t>
            </w:r>
          </w:p>
        </w:tc>
      </w:tr>
      <w:tr w:rsidR="00E54048" w:rsidRPr="003B734F" w14:paraId="31AD53B8" w14:textId="77777777" w:rsidTr="004C76FF">
        <w:tc>
          <w:tcPr>
            <w:tcW w:w="2250" w:type="dxa"/>
            <w:shd w:val="clear" w:color="auto" w:fill="auto"/>
          </w:tcPr>
          <w:p w14:paraId="7ECCBA3D" w14:textId="77777777" w:rsidR="00E54048" w:rsidRPr="003B734F" w:rsidRDefault="00E54048" w:rsidP="004C76FF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Extensions</w:t>
            </w:r>
          </w:p>
        </w:tc>
        <w:tc>
          <w:tcPr>
            <w:tcW w:w="1440" w:type="dxa"/>
            <w:shd w:val="clear" w:color="auto" w:fill="auto"/>
          </w:tcPr>
          <w:p w14:paraId="0F11A91A" w14:textId="77777777" w:rsidR="00E54048" w:rsidRPr="003B734F" w:rsidRDefault="00E54048" w:rsidP="004C76FF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OID</w:t>
            </w:r>
          </w:p>
        </w:tc>
        <w:tc>
          <w:tcPr>
            <w:tcW w:w="1272" w:type="dxa"/>
            <w:shd w:val="clear" w:color="auto" w:fill="auto"/>
          </w:tcPr>
          <w:p w14:paraId="33911680" w14:textId="77777777" w:rsidR="00E54048" w:rsidRPr="003B734F" w:rsidRDefault="00E54048" w:rsidP="004C76FF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Mandatory</w:t>
            </w:r>
          </w:p>
        </w:tc>
        <w:tc>
          <w:tcPr>
            <w:tcW w:w="1134" w:type="dxa"/>
            <w:shd w:val="clear" w:color="auto" w:fill="auto"/>
          </w:tcPr>
          <w:p w14:paraId="6018EDFC" w14:textId="77777777" w:rsidR="00E54048" w:rsidRPr="003B734F" w:rsidRDefault="00E54048" w:rsidP="004C76FF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Criticality</w:t>
            </w:r>
          </w:p>
        </w:tc>
        <w:tc>
          <w:tcPr>
            <w:tcW w:w="3651" w:type="dxa"/>
            <w:shd w:val="clear" w:color="auto" w:fill="auto"/>
          </w:tcPr>
          <w:p w14:paraId="376ED34F" w14:textId="77777777" w:rsidR="00E54048" w:rsidRPr="003B734F" w:rsidRDefault="00E54048" w:rsidP="004C76FF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Value</w:t>
            </w:r>
          </w:p>
        </w:tc>
      </w:tr>
      <w:tr w:rsidR="00E54048" w:rsidRPr="003B734F" w14:paraId="4A706CD8" w14:textId="77777777" w:rsidTr="004C76FF">
        <w:tc>
          <w:tcPr>
            <w:tcW w:w="2250" w:type="dxa"/>
            <w:vMerge w:val="restart"/>
            <w:shd w:val="clear" w:color="auto" w:fill="auto"/>
          </w:tcPr>
          <w:p w14:paraId="61718166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A7E11CD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15}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317DC6F5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4146648B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448C0389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digitalSignature for TLS clients and servers</w:t>
            </w:r>
          </w:p>
        </w:tc>
      </w:tr>
      <w:tr w:rsidR="00E54048" w:rsidRPr="003B734F" w14:paraId="6BC52946" w14:textId="77777777" w:rsidTr="004C76FF">
        <w:tc>
          <w:tcPr>
            <w:tcW w:w="2250" w:type="dxa"/>
            <w:vMerge/>
            <w:shd w:val="clear" w:color="auto" w:fill="auto"/>
          </w:tcPr>
          <w:p w14:paraId="560C7EA6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38637A86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5B6046D0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17897521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0F5F251E" w14:textId="77777777" w:rsidR="00E54048" w:rsidRPr="000C7A11" w:rsidRDefault="00E54048" w:rsidP="004C76FF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keyEncipherment for TLS 1.2 [</w:t>
            </w:r>
            <w:r w:rsidRPr="003B734F">
              <w:rPr>
                <w:lang w:val="pt-BR"/>
              </w:rPr>
              <w:t>54</w:t>
            </w:r>
            <w:r w:rsidRPr="000C7A11">
              <w:rPr>
                <w:lang w:val="pt-BR"/>
              </w:rPr>
              <w:t>] servers</w:t>
            </w:r>
          </w:p>
          <w:p w14:paraId="501FB73B" w14:textId="77777777" w:rsidR="00E54048" w:rsidRPr="00541F7C" w:rsidRDefault="00E54048" w:rsidP="004C76FF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NF that may be both TLS 1.2 [</w:t>
            </w:r>
            <w:r w:rsidRPr="003B734F">
              <w:rPr>
                <w:lang w:val="pt-BR"/>
              </w:rPr>
              <w:t>54</w:t>
            </w:r>
            <w:r w:rsidRPr="000C7A11">
              <w:rPr>
                <w:lang w:val="pt-BR"/>
              </w:rPr>
              <w:t>] client and server shall have both flags set.</w:t>
            </w:r>
          </w:p>
        </w:tc>
      </w:tr>
      <w:tr w:rsidR="00E54048" w:rsidRPr="003B734F" w14:paraId="006EE3A6" w14:textId="77777777" w:rsidTr="004C76FF">
        <w:tc>
          <w:tcPr>
            <w:tcW w:w="2250" w:type="dxa"/>
            <w:vMerge w:val="restart"/>
            <w:shd w:val="clear" w:color="auto" w:fill="auto"/>
          </w:tcPr>
          <w:p w14:paraId="05CD5047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extendedKeyUsage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308D725C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37}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3D690099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0048CADF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039B85F6" w14:textId="77777777" w:rsidR="00E54048" w:rsidRPr="000C7A11" w:rsidRDefault="00E54048" w:rsidP="004C76FF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id-kp-clientAuth TLS clients </w:t>
            </w:r>
          </w:p>
        </w:tc>
      </w:tr>
      <w:tr w:rsidR="00E54048" w:rsidRPr="003B734F" w14:paraId="0B5E1782" w14:textId="77777777" w:rsidTr="004C76FF">
        <w:tc>
          <w:tcPr>
            <w:tcW w:w="2250" w:type="dxa"/>
            <w:vMerge/>
            <w:shd w:val="clear" w:color="auto" w:fill="auto"/>
          </w:tcPr>
          <w:p w14:paraId="391FF869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1A89A20A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2D1A2C5B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02466EA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6F8D0043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id-kp-serverAuth for TLS servers  </w:t>
            </w:r>
          </w:p>
          <w:p w14:paraId="0F5001B4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NF that may be both client and server shall have both OIDs set.</w:t>
            </w:r>
          </w:p>
        </w:tc>
      </w:tr>
      <w:tr w:rsidR="00E54048" w:rsidRPr="003B734F" w14:paraId="391CFB0A" w14:textId="77777777" w:rsidTr="004C76FF">
        <w:tc>
          <w:tcPr>
            <w:tcW w:w="2250" w:type="dxa"/>
            <w:shd w:val="clear" w:color="auto" w:fill="auto"/>
          </w:tcPr>
          <w:p w14:paraId="33B883C9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authorityKeyIdentifier</w:t>
            </w:r>
          </w:p>
        </w:tc>
        <w:tc>
          <w:tcPr>
            <w:tcW w:w="1440" w:type="dxa"/>
            <w:shd w:val="clear" w:color="auto" w:fill="auto"/>
          </w:tcPr>
          <w:p w14:paraId="48A47A47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35}</w:t>
            </w:r>
          </w:p>
        </w:tc>
        <w:tc>
          <w:tcPr>
            <w:tcW w:w="1272" w:type="dxa"/>
            <w:shd w:val="clear" w:color="auto" w:fill="auto"/>
          </w:tcPr>
          <w:p w14:paraId="68F3E1D6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6F2BCC18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7E41B07F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shall be the same as subjectKeyIdentifier of the Issuer’s certificate. CA shall utilitize the method (1) as defined in clause 4.2.1.2 of RFC 5280 [14] to generate the value for this extension.</w:t>
            </w:r>
          </w:p>
        </w:tc>
      </w:tr>
      <w:tr w:rsidR="00E54048" w:rsidRPr="003B734F" w14:paraId="39F24136" w14:textId="77777777" w:rsidTr="004C76FF">
        <w:tc>
          <w:tcPr>
            <w:tcW w:w="2250" w:type="dxa"/>
            <w:shd w:val="clear" w:color="auto" w:fill="auto"/>
          </w:tcPr>
          <w:p w14:paraId="27D76EB3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subjectKeyIdentifier</w:t>
            </w:r>
          </w:p>
        </w:tc>
        <w:tc>
          <w:tcPr>
            <w:tcW w:w="1440" w:type="dxa"/>
            <w:shd w:val="clear" w:color="auto" w:fill="auto"/>
          </w:tcPr>
          <w:p w14:paraId="0EBE881F" w14:textId="77777777" w:rsidR="00E54048" w:rsidRPr="000C7A11" w:rsidRDefault="00E54048" w:rsidP="004C76FF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{id-ce 14}</w:t>
            </w:r>
          </w:p>
        </w:tc>
        <w:tc>
          <w:tcPr>
            <w:tcW w:w="1272" w:type="dxa"/>
            <w:shd w:val="clear" w:color="auto" w:fill="auto"/>
          </w:tcPr>
          <w:p w14:paraId="3E78BE7D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3930A836" w14:textId="77777777" w:rsidR="00E54048" w:rsidRPr="000C7A11" w:rsidRDefault="00E54048" w:rsidP="004C76FF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1AB2018D" w14:textId="77777777" w:rsidR="00E54048" w:rsidRPr="003F1DE2" w:rsidRDefault="00E54048" w:rsidP="004C76FF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This shall be calculated by the </w:t>
            </w:r>
            <w:r w:rsidRPr="00541F7C">
              <w:rPr>
                <w:lang w:val="pt-BR"/>
              </w:rPr>
              <w:t xml:space="preserve">issuing CA utilitizing the method (1) as defined in clause 4.2.1.2 of RFC </w:t>
            </w:r>
            <w:r w:rsidRPr="00D55141">
              <w:rPr>
                <w:lang w:val="pt-BR"/>
              </w:rPr>
              <w:t>5280 [14] to generate the value for this extension.</w:t>
            </w:r>
          </w:p>
        </w:tc>
      </w:tr>
      <w:tr w:rsidR="00E54048" w:rsidRPr="003B734F" w14:paraId="0E51512D" w14:textId="77777777" w:rsidTr="004C76FF">
        <w:tc>
          <w:tcPr>
            <w:tcW w:w="2250" w:type="dxa"/>
            <w:shd w:val="clear" w:color="auto" w:fill="auto"/>
          </w:tcPr>
          <w:p w14:paraId="1DBC76EE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cRLDistributionPoint</w:t>
            </w:r>
          </w:p>
        </w:tc>
        <w:tc>
          <w:tcPr>
            <w:tcW w:w="1440" w:type="dxa"/>
            <w:shd w:val="clear" w:color="auto" w:fill="auto"/>
          </w:tcPr>
          <w:p w14:paraId="622B58C8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31}</w:t>
            </w:r>
          </w:p>
        </w:tc>
        <w:tc>
          <w:tcPr>
            <w:tcW w:w="1272" w:type="dxa"/>
            <w:shd w:val="clear" w:color="auto" w:fill="auto"/>
          </w:tcPr>
          <w:p w14:paraId="33F9E612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14FC0C38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246D855B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distributionPoint</w:t>
            </w:r>
          </w:p>
          <w:p w14:paraId="18A1B2B4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 cording to RFC 5280 [14] this indicates if the CRL is available for retrieval using access protocol and location with LDAP or HTTP URI.</w:t>
            </w:r>
          </w:p>
        </w:tc>
      </w:tr>
      <w:tr w:rsidR="00E54048" w:rsidRPr="003B734F" w14:paraId="2785D830" w14:textId="77777777" w:rsidTr="004C76FF">
        <w:tc>
          <w:tcPr>
            <w:tcW w:w="2250" w:type="dxa"/>
            <w:shd w:val="clear" w:color="auto" w:fill="auto"/>
          </w:tcPr>
          <w:p w14:paraId="60A3DE26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subjectAltName</w:t>
            </w:r>
          </w:p>
        </w:tc>
        <w:tc>
          <w:tcPr>
            <w:tcW w:w="1440" w:type="dxa"/>
            <w:shd w:val="clear" w:color="auto" w:fill="auto"/>
          </w:tcPr>
          <w:p w14:paraId="098E377E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17}</w:t>
            </w:r>
          </w:p>
        </w:tc>
        <w:tc>
          <w:tcPr>
            <w:tcW w:w="1272" w:type="dxa"/>
            <w:shd w:val="clear" w:color="auto" w:fill="auto"/>
          </w:tcPr>
          <w:p w14:paraId="2FF38E87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2DAF9BE6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44FC8BA3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Multiple subjectAltName entries can be used as a sequence, see below for the detailed instructions.</w:t>
            </w:r>
          </w:p>
        </w:tc>
      </w:tr>
      <w:tr w:rsidR="00E54048" w:rsidRPr="003B734F" w14:paraId="19D935F3" w14:textId="77777777" w:rsidTr="004C76FF">
        <w:tc>
          <w:tcPr>
            <w:tcW w:w="2250" w:type="dxa"/>
            <w:vMerge w:val="restart"/>
            <w:shd w:val="clear" w:color="auto" w:fill="auto"/>
          </w:tcPr>
          <w:p w14:paraId="54C37976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authorityInfoAccess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6A177D67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1}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2232DAF2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406396D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4DD5D753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id-ad-caIssuers</w:t>
            </w:r>
          </w:p>
          <w:p w14:paraId="1FB264FE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According to RFC 5280 [14] id-ad-caIssuers describes the referenced description server and the access protocol and location, for example, using one or multiple HTTP and/or LDAP URIs. </w:t>
            </w:r>
          </w:p>
        </w:tc>
      </w:tr>
      <w:tr w:rsidR="00E54048" w:rsidRPr="003B734F" w14:paraId="440CE85F" w14:textId="77777777" w:rsidTr="004C76FF">
        <w:tc>
          <w:tcPr>
            <w:tcW w:w="2250" w:type="dxa"/>
            <w:vMerge/>
            <w:shd w:val="clear" w:color="auto" w:fill="auto"/>
          </w:tcPr>
          <w:p w14:paraId="3CF75E4E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8E9A48F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365AF411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5A51FC3A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164624EC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id-ad-ocsp</w:t>
            </w:r>
          </w:p>
          <w:p w14:paraId="1C034223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According to RFC 5280 [14] id-ad-ocsp defines the location of the OCSP responder using HTTP URI.</w:t>
            </w:r>
          </w:p>
        </w:tc>
      </w:tr>
      <w:tr w:rsidR="00E54048" w:rsidRPr="003B734F" w14:paraId="69433958" w14:textId="77777777" w:rsidTr="004C76FF">
        <w:tc>
          <w:tcPr>
            <w:tcW w:w="2250" w:type="dxa"/>
            <w:shd w:val="clear" w:color="auto" w:fill="auto"/>
          </w:tcPr>
          <w:p w14:paraId="3E3B4C12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TLS feature extension</w:t>
            </w:r>
          </w:p>
        </w:tc>
        <w:tc>
          <w:tcPr>
            <w:tcW w:w="1440" w:type="dxa"/>
            <w:shd w:val="clear" w:color="auto" w:fill="auto"/>
          </w:tcPr>
          <w:p w14:paraId="03E213ED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24}</w:t>
            </w:r>
          </w:p>
        </w:tc>
        <w:tc>
          <w:tcPr>
            <w:tcW w:w="1272" w:type="dxa"/>
            <w:shd w:val="clear" w:color="auto" w:fill="auto"/>
          </w:tcPr>
          <w:p w14:paraId="13232638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467DF1E2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68B54623" w14:textId="77777777" w:rsidR="00E54048" w:rsidRPr="003B734F" w:rsidRDefault="00E54048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id-pe-tlsfeature</w:t>
            </w:r>
          </w:p>
          <w:p w14:paraId="0D50A128" w14:textId="77777777" w:rsidR="00E54048" w:rsidRPr="00541F7C" w:rsidRDefault="00E54048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can be used according to RFC 7633 [53</w:t>
            </w:r>
            <w:r w:rsidRPr="000C7A11">
              <w:rPr>
                <w:lang w:val="pt-BR"/>
              </w:rPr>
              <w:t>] to prevent downgrade attacks that are not otherwise prevented by the TLS protocol; also to be used with OCSP stapling with TLS server end-entity certificates.</w:t>
            </w:r>
          </w:p>
        </w:tc>
      </w:tr>
    </w:tbl>
    <w:p w14:paraId="52FBDF8D" w14:textId="77777777" w:rsidR="00E54048" w:rsidRPr="003B734F" w:rsidRDefault="00E54048" w:rsidP="00E54048">
      <w:pPr>
        <w:pStyle w:val="B2"/>
      </w:pPr>
    </w:p>
    <w:p w14:paraId="23BC045C" w14:textId="77777777" w:rsidR="00E54048" w:rsidRPr="003B734F" w:rsidRDefault="00E54048" w:rsidP="00E54048">
      <w:r w:rsidRPr="003B734F">
        <w:t>With (intra-domain) SBA, the following rules are applied:</w:t>
      </w:r>
    </w:p>
    <w:p w14:paraId="7EFFF29E" w14:textId="77777777" w:rsidR="00E54048" w:rsidRDefault="00E54048" w:rsidP="00E54048">
      <w:pPr>
        <w:pStyle w:val="B1"/>
      </w:pPr>
      <w:r w:rsidRPr="003B734F">
        <w:lastRenderedPageBreak/>
        <w:t>-</w:t>
      </w:r>
      <w:r w:rsidRPr="003B734F">
        <w:tab/>
      </w:r>
      <w:proofErr w:type="spellStart"/>
      <w:r w:rsidRPr="003B734F">
        <w:t>subjectAltName</w:t>
      </w:r>
      <w:proofErr w:type="spellEnd"/>
      <w:r w:rsidRPr="003B734F">
        <w:t xml:space="preserve"> should (in TLS client and server certificates) contain </w:t>
      </w:r>
      <w:r w:rsidRPr="003A17FA">
        <w:t>a URI-ID with the</w:t>
      </w:r>
      <w:r>
        <w:t xml:space="preserve"> </w:t>
      </w:r>
      <w:r w:rsidRPr="003B734F">
        <w:t>URI for the NF Instance ID</w:t>
      </w:r>
      <w:r w:rsidRPr="000C7A11">
        <w:t xml:space="preserve"> as an URN; this URI-ID shall contain the </w:t>
      </w:r>
      <w:proofErr w:type="spellStart"/>
      <w:r w:rsidRPr="000C7A11">
        <w:t>nfInstanceID</w:t>
      </w:r>
      <w:proofErr w:type="spellEnd"/>
      <w:r w:rsidRPr="000C7A11">
        <w:t xml:space="preserve"> of the Network Function instance using the format of the </w:t>
      </w:r>
      <w:proofErr w:type="spellStart"/>
      <w:r w:rsidRPr="000C7A11">
        <w:t>NFInstanceId</w:t>
      </w:r>
      <w:proofErr w:type="spellEnd"/>
      <w:r w:rsidRPr="000C7A11">
        <w:t xml:space="preserve"> as described in clause 5.3.2 of TS 29.571</w:t>
      </w:r>
      <w:r w:rsidRPr="00541F7C">
        <w:t xml:space="preserve"> [57]</w:t>
      </w:r>
      <w:r w:rsidRPr="00D55141">
        <w:t>.</w:t>
      </w:r>
    </w:p>
    <w:p w14:paraId="3C0B9641" w14:textId="77777777" w:rsidR="00E54048" w:rsidRPr="00D55141" w:rsidRDefault="00E54048" w:rsidP="00E54048">
      <w:pPr>
        <w:pStyle w:val="B1"/>
      </w:pPr>
      <w:r>
        <w:t>NOTE 1:</w:t>
      </w:r>
      <w:r>
        <w:tab/>
        <w:t xml:space="preserve">Since the format of the NF instance ID according to clause 5.3.2 of TS 29.571 </w:t>
      </w:r>
      <w:r w:rsidRPr="003B734F">
        <w:t>[57]</w:t>
      </w:r>
      <w:r>
        <w:t xml:space="preserve"> is a universally unique identifier (UUID), the URN formed using the UUID is the string "</w:t>
      </w:r>
      <w:proofErr w:type="spellStart"/>
      <w:proofErr w:type="gramStart"/>
      <w:r>
        <w:t>urn:uuid</w:t>
      </w:r>
      <w:proofErr w:type="spellEnd"/>
      <w:proofErr w:type="gramEnd"/>
      <w:r>
        <w:t>:" followed by a hexadecimal representation of the UUID. For example, "</w:t>
      </w:r>
      <w:proofErr w:type="gramStart"/>
      <w:r>
        <w:t>urn:uuid</w:t>
      </w:r>
      <w:proofErr w:type="gramEnd"/>
      <w:r>
        <w:t>:f81d4fae-7dec-11d0-a765-00a0c91e6bf6" is the string representation of the NF Instance ID "f81d4fae-7dec-11d0-a765-00a0c91e6bf6" as a URN.</w:t>
      </w:r>
    </w:p>
    <w:p w14:paraId="23900306" w14:textId="77777777" w:rsidR="00E54048" w:rsidRPr="00D55141" w:rsidRDefault="00E54048" w:rsidP="00E54048">
      <w:pPr>
        <w:pStyle w:val="B1"/>
      </w:pPr>
      <w:r w:rsidRPr="00D55141">
        <w:t>-</w:t>
      </w:r>
      <w:r w:rsidRPr="00D55141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>
        <w:rPr>
          <w:rFonts w:eastAsia="Calibri" w:cs="Calibri"/>
          <w:szCs w:val="22"/>
          <w:lang w:val="en-US"/>
        </w:rPr>
        <w:t>URI-</w:t>
      </w:r>
      <w:proofErr w:type="gramStart"/>
      <w:r>
        <w:rPr>
          <w:rFonts w:eastAsia="Calibri" w:cs="Calibri"/>
          <w:szCs w:val="22"/>
          <w:lang w:val="en-US"/>
        </w:rPr>
        <w:t xml:space="preserve">ID </w:t>
      </w:r>
      <w:r w:rsidRPr="00724E48">
        <w:rPr>
          <w:rFonts w:eastAsia="Calibri" w:cs="Calibri"/>
          <w:szCs w:val="22"/>
          <w:lang w:val="en-US"/>
        </w:rPr>
        <w:t xml:space="preserve"> with</w:t>
      </w:r>
      <w:proofErr w:type="gramEnd"/>
      <w:r w:rsidRPr="00724E48">
        <w:rPr>
          <w:rFonts w:eastAsia="Calibri" w:cs="Calibri"/>
          <w:szCs w:val="22"/>
          <w:lang w:val="en-US"/>
        </w:rPr>
        <w:t xml:space="preserve"> the</w:t>
      </w:r>
      <w:r w:rsidRPr="00724E48">
        <w:t xml:space="preserve"> </w:t>
      </w:r>
      <w:r w:rsidRPr="000C7A11">
        <w:t xml:space="preserve">HTTPS URI(s) for the </w:t>
      </w:r>
      <w:proofErr w:type="spellStart"/>
      <w:r w:rsidRPr="000C7A11">
        <w:t>apiRoot</w:t>
      </w:r>
      <w:proofErr w:type="spellEnd"/>
      <w:r w:rsidRPr="000C7A11">
        <w:t xml:space="preserve"> of a Network Function </w:t>
      </w:r>
      <w:r w:rsidRPr="00541F7C">
        <w:t xml:space="preserve">producer instance for the NF service API(s) that it provides; </w:t>
      </w:r>
      <w:r w:rsidRPr="00D55141">
        <w:t>using wildcard URIs should be avoided;</w:t>
      </w:r>
    </w:p>
    <w:p w14:paraId="66D0B4A0" w14:textId="2189E36D" w:rsidR="00E54048" w:rsidRPr="00D55141" w:rsidRDefault="00E54048" w:rsidP="00E54048">
      <w:pPr>
        <w:pStyle w:val="B1"/>
      </w:pPr>
      <w:r w:rsidRPr="003F1DE2">
        <w:t>-</w:t>
      </w:r>
      <w:r w:rsidRPr="003F1DE2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del w:id="3" w:author="Ericsson" w:date="2022-04-26T17:14:00Z">
        <w:r w:rsidDel="00C062FD">
          <w:delText xml:space="preserve">URI-IDs </w:delText>
        </w:r>
        <w:r w:rsidRPr="00FD7798" w:rsidDel="00C062FD">
          <w:delText xml:space="preserve"> with the </w:delText>
        </w:r>
        <w:r w:rsidRPr="000C7A11" w:rsidDel="00C062FD">
          <w:delText xml:space="preserve">HTTPS URI(s) for the apiRoot of </w:delText>
        </w:r>
      </w:del>
      <w:ins w:id="4" w:author="Ericsson" w:date="2022-04-26T17:14:00Z">
        <w:r w:rsidR="00C062FD" w:rsidRPr="00FD7798">
          <w:t xml:space="preserve">DNS-ID with the </w:t>
        </w:r>
        <w:r w:rsidR="00C062FD" w:rsidRPr="003B734F">
          <w:t>FQDN</w:t>
        </w:r>
        <w:r w:rsidR="00C062FD">
          <w:t>(s)</w:t>
        </w:r>
        <w:r w:rsidR="00C062FD" w:rsidRPr="000C7A11">
          <w:t xml:space="preserve"> (host DNS name) </w:t>
        </w:r>
        <w:r w:rsidR="00C062FD">
          <w:t xml:space="preserve">of the NF service </w:t>
        </w:r>
        <w:proofErr w:type="spellStart"/>
        <w:r w:rsidR="00C062FD">
          <w:t>callback</w:t>
        </w:r>
        <w:proofErr w:type="spellEnd"/>
        <w:r w:rsidR="00C062FD">
          <w:t xml:space="preserve"> URI(s) that </w:t>
        </w:r>
      </w:ins>
      <w:r w:rsidRPr="000C7A11">
        <w:t xml:space="preserve">a Network Function </w:t>
      </w:r>
      <w:r w:rsidRPr="00541F7C">
        <w:t xml:space="preserve">consumer instance </w:t>
      </w:r>
      <w:del w:id="5" w:author="Ericsson" w:date="2022-04-26T17:16:00Z">
        <w:r w:rsidRPr="00541F7C" w:rsidDel="008E5310">
          <w:delText xml:space="preserve">for the NF service callback URI(s) </w:delText>
        </w:r>
        <w:r w:rsidRPr="00D55141" w:rsidDel="008E5310">
          <w:delText xml:space="preserve">that it </w:delText>
        </w:r>
      </w:del>
      <w:r w:rsidRPr="00D55141">
        <w:t>provides;</w:t>
      </w:r>
      <w:del w:id="6" w:author="Ericsson" w:date="2022-04-26T17:17:00Z">
        <w:r w:rsidRPr="00D55141" w:rsidDel="00AD2434">
          <w:delText xml:space="preserve"> using wildcard URIs should be avoided;</w:delText>
        </w:r>
      </w:del>
      <w:ins w:id="7" w:author="Ericsson" w:date="2022-04-26T17:17:00Z">
        <w:r w:rsidR="00AD2434" w:rsidRPr="00AD2434">
          <w:t xml:space="preserve"> </w:t>
        </w:r>
        <w:r w:rsidR="00AD2434" w:rsidRPr="000C7A11">
          <w:t xml:space="preserve">the rules for using wildcard certificates in DNS-ID are </w:t>
        </w:r>
        <w:r w:rsidR="00AD2434">
          <w:t>described</w:t>
        </w:r>
        <w:r w:rsidR="00AD2434" w:rsidRPr="000C7A11">
          <w:t xml:space="preserve"> in RFC </w:t>
        </w:r>
        <w:r w:rsidR="00AD2434" w:rsidRPr="00541F7C">
          <w:t>6125 [</w:t>
        </w:r>
        <w:r w:rsidR="00AD2434" w:rsidRPr="003B734F">
          <w:t>51</w:t>
        </w:r>
        <w:r w:rsidR="00AD2434" w:rsidRPr="000C7A11">
          <w:t>].</w:t>
        </w:r>
      </w:ins>
    </w:p>
    <w:p w14:paraId="6FAE47D9" w14:textId="77777777" w:rsidR="00E54048" w:rsidRPr="000C7A11" w:rsidRDefault="00E54048" w:rsidP="00E54048">
      <w:pPr>
        <w:pStyle w:val="B1"/>
      </w:pPr>
      <w:r w:rsidRPr="00D55141">
        <w:t>-</w:t>
      </w:r>
      <w:r w:rsidRPr="00D55141">
        <w:tab/>
      </w:r>
      <w:proofErr w:type="spellStart"/>
      <w:r w:rsidRPr="00D55141">
        <w:t>subjectAltName</w:t>
      </w:r>
      <w:proofErr w:type="spellEnd"/>
      <w:r w:rsidRPr="00D55141">
        <w:t xml:space="preserve"> </w:t>
      </w:r>
      <w:r w:rsidRPr="003B734F">
        <w:t>should</w:t>
      </w:r>
      <w:r w:rsidRPr="000C7A11">
        <w:t xml:space="preserve"> (in TLS client certificates) or </w:t>
      </w:r>
      <w:r w:rsidRPr="003B734F">
        <w:t>shall</w:t>
      </w:r>
      <w:r w:rsidRPr="000C7A11">
        <w:t xml:space="preserve"> (for TLS server certificates) contain </w:t>
      </w:r>
      <w:r w:rsidRPr="00FD7798">
        <w:t xml:space="preserve">a DNS-ID with the </w:t>
      </w:r>
      <w:r w:rsidRPr="003B734F">
        <w:t>FQDN</w:t>
      </w:r>
      <w:r w:rsidRPr="000C7A11">
        <w:t xml:space="preserve"> (host DNS name) for the Network Function instance, for example, using the instructions for Network Function (host DNS) names </w:t>
      </w:r>
      <w:r w:rsidRPr="00541F7C">
        <w:t xml:space="preserve">in FQDN format as used for Network Function producers </w:t>
      </w:r>
      <w:r w:rsidRPr="00D55141">
        <w:t xml:space="preserve">in </w:t>
      </w:r>
      <w:proofErr w:type="spellStart"/>
      <w:r w:rsidRPr="00D55141">
        <w:t>NFProfile</w:t>
      </w:r>
      <w:proofErr w:type="spellEnd"/>
      <w:r w:rsidRPr="00D55141">
        <w:t xml:space="preserve"> and/or in </w:t>
      </w:r>
      <w:proofErr w:type="spellStart"/>
      <w:r w:rsidRPr="00D55141">
        <w:t>NFService</w:t>
      </w:r>
      <w:proofErr w:type="spellEnd"/>
      <w:r w:rsidRPr="00D55141">
        <w:t xml:space="preserve"> profile according to clause</w:t>
      </w:r>
      <w:r w:rsidRPr="003F1DE2">
        <w:t xml:space="preserve"> 6.1.6.2 in TS</w:t>
      </w:r>
      <w:r w:rsidRPr="003B734F">
        <w:t xml:space="preserve"> 29.510 [56</w:t>
      </w:r>
      <w:r w:rsidRPr="000C7A11">
        <w:t>], and in general as described in clause 28.3 of TS 23.003 [</w:t>
      </w:r>
      <w:r w:rsidRPr="003B734F">
        <w:t>55</w:t>
      </w:r>
      <w:r w:rsidRPr="000C7A11">
        <w:t xml:space="preserve">] (regardless if DNS is available or not); for AMF, this </w:t>
      </w:r>
      <w:r>
        <w:t>is the</w:t>
      </w:r>
      <w:r w:rsidRPr="000C7A11">
        <w:t xml:space="preserve"> AMF Name as described in clause 28.3.2.5 of TS 23.003 [</w:t>
      </w:r>
      <w:r w:rsidRPr="003B734F">
        <w:t>55</w:t>
      </w:r>
      <w:r w:rsidRPr="000C7A11">
        <w:t xml:space="preserve">]; for NRF, this </w:t>
      </w:r>
      <w:r>
        <w:t>is the</w:t>
      </w:r>
      <w:r w:rsidRPr="000C7A11">
        <w:t xml:space="preserve"> NRF FQDN as described in clause 28.3.2.3.2 of TS 23.003 [</w:t>
      </w:r>
      <w:r w:rsidRPr="003B734F">
        <w:t>55</w:t>
      </w:r>
      <w:r w:rsidRPr="000C7A11">
        <w:t xml:space="preserve">]; the rules for using wildcard certificates in DNS-ID are defined in RFC </w:t>
      </w:r>
      <w:r w:rsidRPr="00541F7C">
        <w:t>6125 [</w:t>
      </w:r>
      <w:r w:rsidRPr="003B734F">
        <w:t>51</w:t>
      </w:r>
      <w:r w:rsidRPr="000C7A11">
        <w:t>].</w:t>
      </w:r>
    </w:p>
    <w:p w14:paraId="0C0734FD" w14:textId="77777777" w:rsidR="00E54048" w:rsidRPr="000C7A11" w:rsidRDefault="00E54048" w:rsidP="00E54048">
      <w:pPr>
        <w:pStyle w:val="NO"/>
      </w:pPr>
      <w:r w:rsidRPr="000C7A11">
        <w:t>NOTE</w:t>
      </w:r>
      <w:r>
        <w:t xml:space="preserve"> 2</w:t>
      </w:r>
      <w:r w:rsidRPr="000C7A11">
        <w:t>: RFC</w:t>
      </w:r>
      <w:r w:rsidRPr="00541F7C">
        <w:t xml:space="preserve"> 7540 [</w:t>
      </w:r>
      <w:r w:rsidRPr="003B734F">
        <w:t>50</w:t>
      </w:r>
      <w:r w:rsidRPr="000C7A11">
        <w:t>] mandates using the Server Name Indication (SNI) extension to TLS with HTTP/2. RFC 6066 [</w:t>
      </w:r>
      <w:r w:rsidRPr="003B734F">
        <w:t>51</w:t>
      </w:r>
      <w:r w:rsidRPr="000C7A11">
        <w:t xml:space="preserve">], </w:t>
      </w:r>
      <w:r w:rsidRPr="003B734F">
        <w:t>which is applicable to TLS 1.2</w:t>
      </w:r>
      <w:r w:rsidRPr="000C7A11">
        <w:t xml:space="preserve">, defines that currently only server names supported in SNI extension to TLS </w:t>
      </w:r>
      <w:r w:rsidRPr="00541F7C">
        <w:t xml:space="preserve">are DNS hostnames where </w:t>
      </w:r>
      <w:r w:rsidRPr="00D55141">
        <w:t>"</w:t>
      </w:r>
      <w:proofErr w:type="spellStart"/>
      <w:r w:rsidRPr="00D55141">
        <w:t>HostName</w:t>
      </w:r>
      <w:proofErr w:type="spellEnd"/>
      <w:r w:rsidRPr="00D55141">
        <w:t xml:space="preserve">" contains the fully qualified DNS hostname (FQDN) of the </w:t>
      </w:r>
      <w:r w:rsidRPr="003F1DE2">
        <w:t xml:space="preserve">TLS </w:t>
      </w:r>
      <w:r w:rsidRPr="003B734F">
        <w:t>server. RFC 6066 [51</w:t>
      </w:r>
      <w:r w:rsidRPr="000C7A11">
        <w:t>] also defines</w:t>
      </w:r>
      <w:r w:rsidRPr="000C7A11">
        <w:rPr>
          <w:color w:val="FF0000"/>
        </w:rPr>
        <w:t xml:space="preserve"> </w:t>
      </w:r>
      <w:r w:rsidRPr="000C7A11">
        <w:t xml:space="preserve">that literal IPv4 and </w:t>
      </w:r>
      <w:r w:rsidRPr="00541F7C">
        <w:t>IPv6 addresses are not permitted in "</w:t>
      </w:r>
      <w:proofErr w:type="spellStart"/>
      <w:r w:rsidRPr="00541F7C">
        <w:t>HostName</w:t>
      </w:r>
      <w:proofErr w:type="spellEnd"/>
      <w:r w:rsidRPr="00541F7C">
        <w:t xml:space="preserve">". In practice, this means that at least one </w:t>
      </w:r>
      <w:proofErr w:type="spellStart"/>
      <w:r w:rsidRPr="00D55141">
        <w:t>subjectAltName</w:t>
      </w:r>
      <w:proofErr w:type="spellEnd"/>
      <w:r w:rsidRPr="00D55141">
        <w:t xml:space="preserve"> attribute with FQDN </w:t>
      </w:r>
      <w:r w:rsidRPr="003B734F">
        <w:t>is to</w:t>
      </w:r>
      <w:r w:rsidRPr="000C7A11">
        <w:t xml:space="preserve"> be included in server-side TLS end-entity certificates. </w:t>
      </w:r>
    </w:p>
    <w:p w14:paraId="0B8889C8" w14:textId="77777777" w:rsidR="00E54048" w:rsidRDefault="00E54048" w:rsidP="00E54048">
      <w:pPr>
        <w:pStyle w:val="B1"/>
      </w:pPr>
      <w:r w:rsidRPr="004F29D4">
        <w:t>-</w:t>
      </w:r>
      <w:r w:rsidRPr="004F29D4">
        <w:tab/>
      </w:r>
      <w:proofErr w:type="spellStart"/>
      <w:r w:rsidRPr="004F29D4">
        <w:t>subjectAltName</w:t>
      </w:r>
      <w:proofErr w:type="spellEnd"/>
      <w:r w:rsidRPr="004F29D4">
        <w:t xml:space="preserve"> </w:t>
      </w:r>
      <w:r>
        <w:t>should</w:t>
      </w:r>
      <w:r w:rsidRPr="004F29D4">
        <w:t xml:space="preserve"> (in TLS client certificates) contain NF type</w:t>
      </w:r>
      <w:r>
        <w:t xml:space="preserve"> </w:t>
      </w:r>
      <w:r w:rsidRPr="00594D8E">
        <w:t xml:space="preserve">as </w:t>
      </w:r>
      <w:bookmarkStart w:id="8" w:name="OLE_LINK8"/>
      <w:bookmarkStart w:id="9" w:name="OLE_LINK9"/>
      <w:r w:rsidRPr="00594D8E">
        <w:t xml:space="preserve">DNS-ID (that is, using </w:t>
      </w:r>
      <w:proofErr w:type="spellStart"/>
      <w:r w:rsidRPr="00594D8E">
        <w:t>dNSName</w:t>
      </w:r>
      <w:bookmarkEnd w:id="8"/>
      <w:bookmarkEnd w:id="9"/>
      <w:proofErr w:type="spellEnd"/>
      <w:r w:rsidRPr="00594D8E">
        <w:t xml:space="preserve"> </w:t>
      </w:r>
      <w:proofErr w:type="spellStart"/>
      <w:r w:rsidRPr="00594D8E">
        <w:t>subjectAltName</w:t>
      </w:r>
      <w:proofErr w:type="spellEnd"/>
      <w:r w:rsidRPr="00594D8E">
        <w:t xml:space="preserve">) </w:t>
      </w:r>
      <w:r w:rsidRPr="004F29D4">
        <w:t xml:space="preserve">for the Network Function instance using the </w:t>
      </w:r>
      <w:r w:rsidRPr="00094006">
        <w:t xml:space="preserve">Enumerated NF Type </w:t>
      </w:r>
      <w:r w:rsidRPr="004F29D4">
        <w:t>format according to clause 6.1.6.</w:t>
      </w:r>
      <w:r>
        <w:t>3.3</w:t>
      </w:r>
      <w:r w:rsidRPr="004F29D4">
        <w:t xml:space="preserve"> of TS 29.510 [56].</w:t>
      </w:r>
      <w:r>
        <w:t xml:space="preserve"> </w:t>
      </w:r>
    </w:p>
    <w:p w14:paraId="101A7628" w14:textId="77777777" w:rsidR="00E54048" w:rsidRPr="004A1B80" w:rsidRDefault="00E54048" w:rsidP="00E54048">
      <w:pPr>
        <w:pStyle w:val="NO"/>
      </w:pPr>
      <w:r w:rsidRPr="004A1B80">
        <w:t xml:space="preserve">NOTE: If NF type is used in DNS-ID format in </w:t>
      </w:r>
      <w:proofErr w:type="spellStart"/>
      <w:r w:rsidRPr="004A1B80">
        <w:t>subjectAltName</w:t>
      </w:r>
      <w:proofErr w:type="spellEnd"/>
      <w:r w:rsidRPr="004A1B80">
        <w:t xml:space="preserve"> then it is considered as case-insensitive.</w:t>
      </w:r>
    </w:p>
    <w:p w14:paraId="62338E5B" w14:textId="77777777" w:rsidR="00E54048" w:rsidRPr="00D55141" w:rsidRDefault="00E54048" w:rsidP="00E54048">
      <w:pPr>
        <w:pStyle w:val="B1"/>
      </w:pPr>
      <w:r w:rsidRPr="000C7A11">
        <w:t>-</w:t>
      </w:r>
      <w:r w:rsidRPr="000C7A11">
        <w:tab/>
      </w:r>
      <w:proofErr w:type="spellStart"/>
      <w:r w:rsidRPr="000C7A11">
        <w:t>subjectAltName</w:t>
      </w:r>
      <w:proofErr w:type="spellEnd"/>
      <w:r w:rsidRPr="000C7A11">
        <w:t xml:space="preserve"> </w:t>
      </w:r>
      <w:r w:rsidRPr="00541F7C">
        <w:t>shall not contain only</w:t>
      </w:r>
      <w:r w:rsidRPr="00D55141">
        <w:t xml:space="preserve"> IP address in TLS server </w:t>
      </w:r>
      <w:proofErr w:type="gramStart"/>
      <w:r w:rsidRPr="00D55141">
        <w:t>certificates;</w:t>
      </w:r>
      <w:proofErr w:type="gramEnd"/>
    </w:p>
    <w:p w14:paraId="4D5C3C4B" w14:textId="48BD8B38" w:rsidR="00E319EE" w:rsidRPr="00B752B0" w:rsidRDefault="00E54048" w:rsidP="00E54048">
      <w:pPr>
        <w:pStyle w:val="EditorsNote"/>
      </w:pPr>
      <w:r w:rsidRPr="003B734F">
        <w:t xml:space="preserve">Editor’s Note: It is ffs whether </w:t>
      </w:r>
      <w:proofErr w:type="spellStart"/>
      <w:r w:rsidRPr="003B734F">
        <w:t>subjectAltName</w:t>
      </w:r>
      <w:proofErr w:type="spellEnd"/>
      <w:r w:rsidRPr="003B734F">
        <w:t xml:space="preserve"> contains URI for the NF Instance ID mandatory or optional in the TLS client and server certificates.</w:t>
      </w:r>
    </w:p>
    <w:p w14:paraId="3D35B6A7" w14:textId="272144AC" w:rsidR="00B752B0" w:rsidRPr="00B752B0" w:rsidRDefault="00B752B0" w:rsidP="00B752B0">
      <w:pPr>
        <w:jc w:val="center"/>
        <w:rPr>
          <w:noProof/>
          <w:color w:val="00B0F0"/>
          <w:sz w:val="32"/>
          <w:szCs w:val="32"/>
        </w:rPr>
      </w:pPr>
      <w:r w:rsidRPr="00B752B0">
        <w:rPr>
          <w:noProof/>
          <w:color w:val="00B0F0"/>
          <w:sz w:val="32"/>
          <w:szCs w:val="32"/>
        </w:rPr>
        <w:t>*** END CHANGES ***</w:t>
      </w:r>
    </w:p>
    <w:p w14:paraId="2CFB3BE6" w14:textId="77777777" w:rsidR="00B752B0" w:rsidRDefault="00B752B0">
      <w:pPr>
        <w:rPr>
          <w:noProof/>
        </w:rPr>
      </w:pPr>
    </w:p>
    <w:sectPr w:rsidR="00B752B0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D82173" w14:textId="77777777" w:rsidR="00207F95" w:rsidRDefault="00207F95">
      <w:r>
        <w:separator/>
      </w:r>
    </w:p>
  </w:endnote>
  <w:endnote w:type="continuationSeparator" w:id="0">
    <w:p w14:paraId="7F330734" w14:textId="77777777" w:rsidR="00207F95" w:rsidRDefault="00207F95">
      <w:r>
        <w:continuationSeparator/>
      </w:r>
    </w:p>
  </w:endnote>
  <w:endnote w:type="continuationNotice" w:id="1">
    <w:p w14:paraId="4C8E41F2" w14:textId="77777777" w:rsidR="00207F95" w:rsidRDefault="00207F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5EFE0" w14:textId="77777777" w:rsidR="00207F95" w:rsidRDefault="00207F95">
      <w:r>
        <w:separator/>
      </w:r>
    </w:p>
  </w:footnote>
  <w:footnote w:type="continuationSeparator" w:id="0">
    <w:p w14:paraId="73E30CDB" w14:textId="77777777" w:rsidR="00207F95" w:rsidRDefault="00207F95">
      <w:r>
        <w:continuationSeparator/>
      </w:r>
    </w:p>
  </w:footnote>
  <w:footnote w:type="continuationNotice" w:id="1">
    <w:p w14:paraId="5723B889" w14:textId="77777777" w:rsidR="00207F95" w:rsidRDefault="00207F9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intelligence2.xml><?xml version="1.0" encoding="utf-8"?>
<int2:intelligence xmlns:int2="http://schemas.microsoft.com/office/intelligence/2020/intelligence">
  <int2:observations>
    <int2:textHash int2:hashCode="WjagOcYY9KcFQx" int2:id="ZDalVEQK">
      <int2:state int2:type="LegacyProofing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1A9F"/>
    <w:rsid w:val="00051937"/>
    <w:rsid w:val="00071F18"/>
    <w:rsid w:val="0008006A"/>
    <w:rsid w:val="00086532"/>
    <w:rsid w:val="00086607"/>
    <w:rsid w:val="000A6394"/>
    <w:rsid w:val="000B3EEF"/>
    <w:rsid w:val="000B7FED"/>
    <w:rsid w:val="000C038A"/>
    <w:rsid w:val="000C0766"/>
    <w:rsid w:val="000C6598"/>
    <w:rsid w:val="000D44B3"/>
    <w:rsid w:val="000E014D"/>
    <w:rsid w:val="000F0BE0"/>
    <w:rsid w:val="000F262E"/>
    <w:rsid w:val="00104C76"/>
    <w:rsid w:val="0012587B"/>
    <w:rsid w:val="00135309"/>
    <w:rsid w:val="00145D43"/>
    <w:rsid w:val="001533FA"/>
    <w:rsid w:val="00156BE0"/>
    <w:rsid w:val="00192C46"/>
    <w:rsid w:val="001965BC"/>
    <w:rsid w:val="001A08B3"/>
    <w:rsid w:val="001A286A"/>
    <w:rsid w:val="001A2AE0"/>
    <w:rsid w:val="001A7B60"/>
    <w:rsid w:val="001B52F0"/>
    <w:rsid w:val="001B7A65"/>
    <w:rsid w:val="001E41F3"/>
    <w:rsid w:val="001E782F"/>
    <w:rsid w:val="001F100E"/>
    <w:rsid w:val="00205FC4"/>
    <w:rsid w:val="00207F95"/>
    <w:rsid w:val="0022028A"/>
    <w:rsid w:val="00221B19"/>
    <w:rsid w:val="0026004D"/>
    <w:rsid w:val="002640DD"/>
    <w:rsid w:val="00275D12"/>
    <w:rsid w:val="002811E1"/>
    <w:rsid w:val="00284FEB"/>
    <w:rsid w:val="002860C4"/>
    <w:rsid w:val="00292CF7"/>
    <w:rsid w:val="00295DFD"/>
    <w:rsid w:val="002B5741"/>
    <w:rsid w:val="002C1C30"/>
    <w:rsid w:val="002C2194"/>
    <w:rsid w:val="002D2936"/>
    <w:rsid w:val="002E11C0"/>
    <w:rsid w:val="002E472E"/>
    <w:rsid w:val="002F1B58"/>
    <w:rsid w:val="00305409"/>
    <w:rsid w:val="00321AE5"/>
    <w:rsid w:val="0034108E"/>
    <w:rsid w:val="003609EF"/>
    <w:rsid w:val="0036231A"/>
    <w:rsid w:val="00374DD4"/>
    <w:rsid w:val="00387981"/>
    <w:rsid w:val="003C67AF"/>
    <w:rsid w:val="003D36FD"/>
    <w:rsid w:val="003E000C"/>
    <w:rsid w:val="003E1A36"/>
    <w:rsid w:val="00410371"/>
    <w:rsid w:val="004242F1"/>
    <w:rsid w:val="004729FA"/>
    <w:rsid w:val="004737FA"/>
    <w:rsid w:val="00496925"/>
    <w:rsid w:val="004A52C6"/>
    <w:rsid w:val="004B348F"/>
    <w:rsid w:val="004B75B7"/>
    <w:rsid w:val="004D5235"/>
    <w:rsid w:val="005009D9"/>
    <w:rsid w:val="00515401"/>
    <w:rsid w:val="0051580D"/>
    <w:rsid w:val="00527712"/>
    <w:rsid w:val="00542CB6"/>
    <w:rsid w:val="00543650"/>
    <w:rsid w:val="00547111"/>
    <w:rsid w:val="00547EC4"/>
    <w:rsid w:val="00592D74"/>
    <w:rsid w:val="005B363E"/>
    <w:rsid w:val="005B7C5D"/>
    <w:rsid w:val="005C1EE0"/>
    <w:rsid w:val="005C2DAF"/>
    <w:rsid w:val="005C5CC9"/>
    <w:rsid w:val="005C6BE0"/>
    <w:rsid w:val="005D2D33"/>
    <w:rsid w:val="005E2C44"/>
    <w:rsid w:val="005E30C2"/>
    <w:rsid w:val="005F705B"/>
    <w:rsid w:val="00616028"/>
    <w:rsid w:val="00621188"/>
    <w:rsid w:val="006257ED"/>
    <w:rsid w:val="0063074F"/>
    <w:rsid w:val="00634485"/>
    <w:rsid w:val="0063692B"/>
    <w:rsid w:val="006375CE"/>
    <w:rsid w:val="0065536E"/>
    <w:rsid w:val="00665C47"/>
    <w:rsid w:val="00695296"/>
    <w:rsid w:val="00695808"/>
    <w:rsid w:val="006B46FB"/>
    <w:rsid w:val="006C5F84"/>
    <w:rsid w:val="006D3379"/>
    <w:rsid w:val="006E21FB"/>
    <w:rsid w:val="007031B3"/>
    <w:rsid w:val="00734C15"/>
    <w:rsid w:val="00742CB0"/>
    <w:rsid w:val="00751223"/>
    <w:rsid w:val="00756D94"/>
    <w:rsid w:val="00767AE7"/>
    <w:rsid w:val="00773CA0"/>
    <w:rsid w:val="00774C0A"/>
    <w:rsid w:val="00775B6B"/>
    <w:rsid w:val="00785599"/>
    <w:rsid w:val="00792342"/>
    <w:rsid w:val="007977A8"/>
    <w:rsid w:val="007B512A"/>
    <w:rsid w:val="007C2097"/>
    <w:rsid w:val="007D3232"/>
    <w:rsid w:val="007D6A07"/>
    <w:rsid w:val="007F7259"/>
    <w:rsid w:val="00800B2D"/>
    <w:rsid w:val="008040A8"/>
    <w:rsid w:val="008257D0"/>
    <w:rsid w:val="008279FA"/>
    <w:rsid w:val="0084794A"/>
    <w:rsid w:val="00850271"/>
    <w:rsid w:val="008626E7"/>
    <w:rsid w:val="00870EE7"/>
    <w:rsid w:val="00880A55"/>
    <w:rsid w:val="008863B9"/>
    <w:rsid w:val="00887DA0"/>
    <w:rsid w:val="008A45A6"/>
    <w:rsid w:val="008B7764"/>
    <w:rsid w:val="008D39FE"/>
    <w:rsid w:val="008E5310"/>
    <w:rsid w:val="008E6F1D"/>
    <w:rsid w:val="008F0629"/>
    <w:rsid w:val="008F3789"/>
    <w:rsid w:val="008F686C"/>
    <w:rsid w:val="009148DE"/>
    <w:rsid w:val="009207DB"/>
    <w:rsid w:val="00931ACD"/>
    <w:rsid w:val="00941E30"/>
    <w:rsid w:val="00962437"/>
    <w:rsid w:val="009729E1"/>
    <w:rsid w:val="009777D9"/>
    <w:rsid w:val="00986C48"/>
    <w:rsid w:val="00991B88"/>
    <w:rsid w:val="009A2E0F"/>
    <w:rsid w:val="009A5753"/>
    <w:rsid w:val="009A579D"/>
    <w:rsid w:val="009D7FD2"/>
    <w:rsid w:val="009E3297"/>
    <w:rsid w:val="009F734F"/>
    <w:rsid w:val="00A101F4"/>
    <w:rsid w:val="00A1069F"/>
    <w:rsid w:val="00A1119C"/>
    <w:rsid w:val="00A246B6"/>
    <w:rsid w:val="00A33D4B"/>
    <w:rsid w:val="00A47E70"/>
    <w:rsid w:val="00A50CF0"/>
    <w:rsid w:val="00A5207F"/>
    <w:rsid w:val="00A674D9"/>
    <w:rsid w:val="00A73FE7"/>
    <w:rsid w:val="00A7671C"/>
    <w:rsid w:val="00AA2CBC"/>
    <w:rsid w:val="00AC5820"/>
    <w:rsid w:val="00AD1B02"/>
    <w:rsid w:val="00AD1CD8"/>
    <w:rsid w:val="00AD2434"/>
    <w:rsid w:val="00AD7BEA"/>
    <w:rsid w:val="00B13503"/>
    <w:rsid w:val="00B13F88"/>
    <w:rsid w:val="00B17C31"/>
    <w:rsid w:val="00B258BB"/>
    <w:rsid w:val="00B4011B"/>
    <w:rsid w:val="00B41139"/>
    <w:rsid w:val="00B441A3"/>
    <w:rsid w:val="00B619B8"/>
    <w:rsid w:val="00B67B97"/>
    <w:rsid w:val="00B752B0"/>
    <w:rsid w:val="00B963B6"/>
    <w:rsid w:val="00B968C8"/>
    <w:rsid w:val="00BA0794"/>
    <w:rsid w:val="00BA3EC5"/>
    <w:rsid w:val="00BA51D9"/>
    <w:rsid w:val="00BB0548"/>
    <w:rsid w:val="00BB5DFC"/>
    <w:rsid w:val="00BD279D"/>
    <w:rsid w:val="00BD6BB8"/>
    <w:rsid w:val="00BD71C0"/>
    <w:rsid w:val="00C062FD"/>
    <w:rsid w:val="00C12D8A"/>
    <w:rsid w:val="00C31017"/>
    <w:rsid w:val="00C31FF7"/>
    <w:rsid w:val="00C40E54"/>
    <w:rsid w:val="00C6505D"/>
    <w:rsid w:val="00C66BA2"/>
    <w:rsid w:val="00C72ED3"/>
    <w:rsid w:val="00C914D3"/>
    <w:rsid w:val="00C95985"/>
    <w:rsid w:val="00CC5026"/>
    <w:rsid w:val="00CC68D0"/>
    <w:rsid w:val="00CD2BF2"/>
    <w:rsid w:val="00CF5C18"/>
    <w:rsid w:val="00D03F9A"/>
    <w:rsid w:val="00D06D51"/>
    <w:rsid w:val="00D24991"/>
    <w:rsid w:val="00D37180"/>
    <w:rsid w:val="00D50255"/>
    <w:rsid w:val="00D55BE4"/>
    <w:rsid w:val="00D639DD"/>
    <w:rsid w:val="00D66520"/>
    <w:rsid w:val="00D9340F"/>
    <w:rsid w:val="00DD2F0E"/>
    <w:rsid w:val="00DE34CF"/>
    <w:rsid w:val="00E070C2"/>
    <w:rsid w:val="00E13F3D"/>
    <w:rsid w:val="00E20705"/>
    <w:rsid w:val="00E319EE"/>
    <w:rsid w:val="00E34898"/>
    <w:rsid w:val="00E54048"/>
    <w:rsid w:val="00E63E3E"/>
    <w:rsid w:val="00E849B3"/>
    <w:rsid w:val="00EB09B7"/>
    <w:rsid w:val="00EC489C"/>
    <w:rsid w:val="00ED22CE"/>
    <w:rsid w:val="00ED3E5F"/>
    <w:rsid w:val="00EE7D7C"/>
    <w:rsid w:val="00F25D98"/>
    <w:rsid w:val="00F300FB"/>
    <w:rsid w:val="00F32D1E"/>
    <w:rsid w:val="00F3332F"/>
    <w:rsid w:val="00F44099"/>
    <w:rsid w:val="00F45090"/>
    <w:rsid w:val="00F543BC"/>
    <w:rsid w:val="00F77532"/>
    <w:rsid w:val="00F83E0A"/>
    <w:rsid w:val="00F86FA6"/>
    <w:rsid w:val="00F945F6"/>
    <w:rsid w:val="00FB31D5"/>
    <w:rsid w:val="00FB4B07"/>
    <w:rsid w:val="00FB6386"/>
    <w:rsid w:val="00FB78B2"/>
    <w:rsid w:val="00FC7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rsid w:val="00086607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08660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86607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08660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B17C3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41139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E54048"/>
    <w:rPr>
      <w:lang w:val="en-GB" w:eastAsia="ja-JP" w:bidi="ar-SA"/>
    </w:rPr>
  </w:style>
  <w:style w:type="character" w:customStyle="1" w:styleId="ENChar">
    <w:name w:val="EN Char"/>
    <w:aliases w:val="Editor's Note Char1,Editor's Note Char"/>
    <w:link w:val="EditorsNote"/>
    <w:locked/>
    <w:rsid w:val="00E5404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0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s://datatracker.ietf.org/doc/html/rfc2459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datatracker.ietf.org/doc/html/rfc2818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c9501de167764fe4" Type="http://schemas.microsoft.com/office/2020/10/relationships/intelligence" Target="intelligence2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ADQ376F6HWTR-1074192144-3554</_dlc_DocId>
    <_dlc_DocIdUrl xmlns="4397fad0-70af-449d-b129-6cf6df26877a">
      <Url>https://ericsson.sharepoint.com/sites/SRT/3GPP/_layouts/15/DocIdRedir.aspx?ID=ADQ376F6HWTR-1074192144-3554</Url>
      <Description>ADQ376F6HWTR-1074192144-3554</Description>
    </_dlc_DocIdUrl>
    <SharedWithUsers xmlns="8ce21422-bdb2-475f-ab65-4309c7957112">
      <UserInfo>
        <DisplayName>Maria Cruz Bartolome</DisplayName>
        <AccountId>97</AccountId>
        <AccountType/>
      </UserInfo>
    </SharedWithUsers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A00B0-C613-4411-BBA1-0A7F31BDD52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93F3DF2-7B08-48A2-ABE6-53D3ED6F52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29B93D-51E9-4FE3-B8B3-EFB0C69665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A9DBB-ACD1-4921-9FA3-735F5D0819A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9F22CB8-4FA1-489E-B763-213A852C48C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  <ds:schemaRef ds:uri="8ce21422-bdb2-475f-ab65-4309c7957112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</TotalTime>
  <Pages>5</Pages>
  <Words>1522</Words>
  <Characters>9003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141</cp:revision>
  <cp:lastPrinted>1899-12-31T23:00:00Z</cp:lastPrinted>
  <dcterms:created xsi:type="dcterms:W3CDTF">2020-02-03T08:32:00Z</dcterms:created>
  <dcterms:modified xsi:type="dcterms:W3CDTF">2022-05-09T09:43:00Z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f8608eb9-f9c6-44f0-8cc5-1a0f28783c26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